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84863" w14:textId="77777777" w:rsidR="001E01DD" w:rsidRDefault="001D6ADE" w:rsidP="00745B6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217E8">
        <w:rPr>
          <w:rFonts w:asciiTheme="minorHAnsi" w:hAnsiTheme="minorHAnsi" w:cstheme="minorHAnsi"/>
          <w:b/>
          <w:sz w:val="24"/>
          <w:szCs w:val="24"/>
        </w:rPr>
        <w:t>OPIS PRZEDMIOTU ZAMÓWIENIA</w:t>
      </w:r>
    </w:p>
    <w:p w14:paraId="046E6C88" w14:textId="1929FB2F" w:rsidR="005123B1" w:rsidRPr="00C217E8" w:rsidRDefault="005123B1" w:rsidP="00745B6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I</w:t>
      </w:r>
    </w:p>
    <w:p w14:paraId="419DEE5C" w14:textId="77777777" w:rsidR="00745B65" w:rsidRPr="00C217E8" w:rsidRDefault="00745B65" w:rsidP="003516E7">
      <w:pPr>
        <w:rPr>
          <w:rFonts w:asciiTheme="minorHAnsi" w:hAnsiTheme="minorHAnsi" w:cstheme="minorHAnsi"/>
          <w:b/>
          <w:sz w:val="24"/>
          <w:szCs w:val="24"/>
        </w:rPr>
      </w:pPr>
    </w:p>
    <w:p w14:paraId="565FAFA8" w14:textId="77777777" w:rsidR="003516E7" w:rsidRPr="00C217E8" w:rsidRDefault="003516E7" w:rsidP="003516E7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Siatkatabeli"/>
        <w:tblW w:w="5219" w:type="pct"/>
        <w:tblInd w:w="0" w:type="dxa"/>
        <w:tblLook w:val="01E0" w:firstRow="1" w:lastRow="1" w:firstColumn="1" w:lastColumn="1" w:noHBand="0" w:noVBand="0"/>
      </w:tblPr>
      <w:tblGrid>
        <w:gridCol w:w="1951"/>
        <w:gridCol w:w="6945"/>
      </w:tblGrid>
      <w:tr w:rsidR="00745B65" w:rsidRPr="00C217E8" w14:paraId="0BDF44AE" w14:textId="77777777" w:rsidTr="00C217E8">
        <w:trPr>
          <w:trHeight w:val="3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015C" w14:textId="0AD60AF5" w:rsidR="00745B65" w:rsidRPr="00C217E8" w:rsidRDefault="00745B65" w:rsidP="00D845B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b/>
                <w:sz w:val="24"/>
                <w:szCs w:val="24"/>
              </w:rPr>
              <w:t>Nazwa sprzętu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0774" w14:textId="77777777" w:rsidR="00745B65" w:rsidRPr="00C217E8" w:rsidRDefault="008D40C9" w:rsidP="00D845B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Zestaw badawczy ze sterownikami</w:t>
            </w:r>
          </w:p>
          <w:p w14:paraId="6D1CFB3D" w14:textId="070143AD" w:rsidR="00D845B0" w:rsidRPr="00C217E8" w:rsidRDefault="00D845B0" w:rsidP="00D845B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45B65" w:rsidRPr="00C217E8" w14:paraId="042A8692" w14:textId="77777777" w:rsidTr="00C217E8">
        <w:trPr>
          <w:trHeight w:val="3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81E2" w14:textId="77777777" w:rsidR="00745B65" w:rsidRPr="00C217E8" w:rsidRDefault="00745B65" w:rsidP="00D845B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BECF" w14:textId="77777777" w:rsidR="00745B65" w:rsidRPr="00C217E8" w:rsidRDefault="000266E7" w:rsidP="00D845B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745B65" w:rsidRPr="00C217E8">
              <w:rPr>
                <w:rFonts w:asciiTheme="minorHAnsi" w:hAnsiTheme="minorHAnsi" w:cstheme="minorHAnsi"/>
                <w:sz w:val="24"/>
                <w:szCs w:val="24"/>
              </w:rPr>
              <w:t xml:space="preserve"> szt.</w:t>
            </w:r>
          </w:p>
          <w:p w14:paraId="1E357732" w14:textId="77777777" w:rsidR="00D845B0" w:rsidRPr="00C217E8" w:rsidRDefault="00D845B0" w:rsidP="00D845B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26BD3" w:rsidRPr="00366A57" w14:paraId="0496F894" w14:textId="77777777" w:rsidTr="00C217E8">
        <w:trPr>
          <w:trHeight w:val="48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F221" w14:textId="77777777" w:rsidR="00526BD3" w:rsidRPr="00C217E8" w:rsidRDefault="00526BD3" w:rsidP="00745B6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b/>
                <w:sz w:val="24"/>
                <w:szCs w:val="24"/>
              </w:rPr>
              <w:t>Opis</w:t>
            </w:r>
          </w:p>
          <w:p w14:paraId="245FD05B" w14:textId="77777777" w:rsidR="00401836" w:rsidRPr="00C217E8" w:rsidRDefault="00401836" w:rsidP="00745B6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b/>
                <w:sz w:val="24"/>
                <w:szCs w:val="24"/>
              </w:rPr>
              <w:t>(wymagane parametry)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DF8" w14:textId="77777777" w:rsidR="00D845B0" w:rsidRPr="00C217E8" w:rsidRDefault="00D845B0" w:rsidP="008D40C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B55D5FB" w14:textId="77777777" w:rsidR="008D40C9" w:rsidRPr="00C217E8" w:rsidRDefault="008D40C9" w:rsidP="008D40C9">
            <w:p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Skład zestawu badawczego do badania wielowymiarowego: </w:t>
            </w:r>
          </w:p>
          <w:p w14:paraId="16FEB914" w14:textId="77777777" w:rsidR="008D40C9" w:rsidRPr="00C217E8" w:rsidRDefault="008D40C9" w:rsidP="008D40C9">
            <w:pPr>
              <w:numPr>
                <w:ilvl w:val="0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 xml:space="preserve">minimum 1 sterownik PLC z serii </w:t>
            </w:r>
            <w:proofErr w:type="spellStart"/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safety</w:t>
            </w:r>
            <w:proofErr w:type="spellEnd"/>
            <w:r w:rsidRPr="00C217E8">
              <w:rPr>
                <w:rFonts w:asciiTheme="minorHAnsi" w:hAnsiTheme="minorHAnsi" w:cstheme="minorHAnsi"/>
                <w:sz w:val="24"/>
                <w:szCs w:val="24"/>
              </w:rPr>
              <w:t xml:space="preserve"> z wyposażeniem:</w:t>
            </w:r>
          </w:p>
          <w:p w14:paraId="450F0543" w14:textId="77777777" w:rsidR="008D40C9" w:rsidRPr="00C217E8" w:rsidRDefault="008D40C9" w:rsidP="008D40C9">
            <w:pPr>
              <w:numPr>
                <w:ilvl w:val="1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minimum 8 wejść DI i 8 wyjść DO,</w:t>
            </w:r>
          </w:p>
          <w:p w14:paraId="6C49C2BD" w14:textId="77777777" w:rsidR="008D40C9" w:rsidRPr="00C217E8" w:rsidRDefault="008D40C9" w:rsidP="008D40C9">
            <w:pPr>
              <w:numPr>
                <w:ilvl w:val="1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minimum dwa wejścia analogowe.</w:t>
            </w:r>
          </w:p>
          <w:p w14:paraId="64C0BFF9" w14:textId="77777777" w:rsidR="008D40C9" w:rsidRPr="00C217E8" w:rsidRDefault="008D40C9" w:rsidP="008D40C9">
            <w:pPr>
              <w:numPr>
                <w:ilvl w:val="1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minimum dwa wyjście analogowe,</w:t>
            </w:r>
          </w:p>
          <w:p w14:paraId="5191A246" w14:textId="77777777" w:rsidR="008D40C9" w:rsidRPr="00C217E8" w:rsidRDefault="008D40C9" w:rsidP="008D40C9">
            <w:pPr>
              <w:numPr>
                <w:ilvl w:val="1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karta pamięci 24MB,</w:t>
            </w:r>
          </w:p>
          <w:p w14:paraId="5B0B4A12" w14:textId="77777777" w:rsidR="008D40C9" w:rsidRPr="00C217E8" w:rsidRDefault="008D40C9" w:rsidP="008D40C9">
            <w:pPr>
              <w:numPr>
                <w:ilvl w:val="1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 xml:space="preserve">minimum jeden Port IE do komunikacji </w:t>
            </w:r>
            <w:r w:rsidRPr="00C217E8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z programatorem i siecią IE i siecią </w:t>
            </w:r>
            <w:proofErr w:type="spellStart"/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Profinet</w:t>
            </w:r>
            <w:proofErr w:type="spellEnd"/>
            <w:r w:rsidRPr="00C217E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217E8">
              <w:rPr>
                <w:rFonts w:asciiTheme="minorHAnsi" w:hAnsiTheme="minorHAnsi" w:cstheme="minorHAnsi"/>
                <w:sz w:val="24"/>
                <w:szCs w:val="24"/>
              </w:rPr>
              <w:br/>
              <w:t>z gniazdem RJ45,</w:t>
            </w:r>
          </w:p>
          <w:p w14:paraId="5B256AEE" w14:textId="77777777" w:rsidR="008D40C9" w:rsidRPr="00C217E8" w:rsidRDefault="008D40C9" w:rsidP="008D40C9">
            <w:pPr>
              <w:numPr>
                <w:ilvl w:val="1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 xml:space="preserve">minimum jeden port RS z siecią </w:t>
            </w:r>
            <w:proofErr w:type="spellStart"/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Profibus</w:t>
            </w:r>
            <w:proofErr w:type="spellEnd"/>
          </w:p>
          <w:p w14:paraId="458416DC" w14:textId="77777777" w:rsidR="008D40C9" w:rsidRPr="00C217E8" w:rsidRDefault="008D40C9" w:rsidP="008D40C9">
            <w:pPr>
              <w:numPr>
                <w:ilvl w:val="1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 xml:space="preserve">kompatybilność z oprogramowaniem </w:t>
            </w:r>
            <w:proofErr w:type="spellStart"/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Matlab</w:t>
            </w:r>
            <w:proofErr w:type="spellEnd"/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Simulink</w:t>
            </w:r>
            <w:proofErr w:type="spellEnd"/>
          </w:p>
          <w:p w14:paraId="776DCD0F" w14:textId="77777777" w:rsidR="008D40C9" w:rsidRPr="00C217E8" w:rsidRDefault="008D40C9" w:rsidP="008D40C9">
            <w:pPr>
              <w:numPr>
                <w:ilvl w:val="1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</w:rPr>
              <w:t>minimum 4 moduły komunikacyjne RS232 ze złączem 9 – PIN, SUB - D (Męskie)</w:t>
            </w:r>
          </w:p>
          <w:p w14:paraId="531A75A0" w14:textId="77777777" w:rsidR="00D845B0" w:rsidRPr="00C217E8" w:rsidRDefault="008D40C9" w:rsidP="00D845B0">
            <w:pPr>
              <w:numPr>
                <w:ilvl w:val="1"/>
                <w:numId w:val="9"/>
              </w:numPr>
              <w:spacing w:after="200"/>
              <w:contextualSpacing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C217E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minimum 1 port RS422/485 15-PIN, SUB – D (</w:t>
            </w:r>
            <w:proofErr w:type="spellStart"/>
            <w:r w:rsidRPr="00C217E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Żeńskie</w:t>
            </w:r>
            <w:proofErr w:type="spellEnd"/>
            <w:r w:rsidRPr="00C217E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</w:t>
            </w:r>
          </w:p>
          <w:p w14:paraId="237B3042" w14:textId="77777777" w:rsidR="00D845B0" w:rsidRPr="00366A57" w:rsidRDefault="00D845B0" w:rsidP="00D845B0">
            <w:pPr>
              <w:spacing w:after="200"/>
              <w:ind w:left="1440"/>
              <w:contextualSpacing/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GB"/>
              </w:rPr>
            </w:pPr>
            <w:bookmarkStart w:id="0" w:name="_GoBack"/>
            <w:bookmarkEnd w:id="0"/>
          </w:p>
          <w:p w14:paraId="23C62C1C" w14:textId="311A0408" w:rsidR="00D845B0" w:rsidRPr="00C217E8" w:rsidRDefault="00D845B0" w:rsidP="00D845B0">
            <w:pPr>
              <w:spacing w:after="200"/>
              <w:ind w:left="1440"/>
              <w:contextualSpacing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</w:tbl>
    <w:p w14:paraId="65B471FC" w14:textId="25C588C7" w:rsidR="005A3D28" w:rsidRPr="00366A57" w:rsidRDefault="005A3D28" w:rsidP="00D845B0">
      <w:pPr>
        <w:rPr>
          <w:rFonts w:asciiTheme="minorHAnsi" w:hAnsiTheme="minorHAnsi" w:cstheme="minorHAnsi"/>
          <w:color w:val="auto"/>
          <w:sz w:val="24"/>
          <w:szCs w:val="24"/>
          <w:lang w:val="en-US"/>
        </w:rPr>
      </w:pPr>
    </w:p>
    <w:sectPr w:rsidR="005A3D28" w:rsidRPr="00366A57" w:rsidSect="001E01DD">
      <w:pgSz w:w="11907" w:h="1683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A3B77" w14:textId="77777777" w:rsidR="001607E5" w:rsidRDefault="001607E5" w:rsidP="00725C8B">
      <w:r>
        <w:separator/>
      </w:r>
    </w:p>
  </w:endnote>
  <w:endnote w:type="continuationSeparator" w:id="0">
    <w:p w14:paraId="1208FF5E" w14:textId="77777777" w:rsidR="001607E5" w:rsidRDefault="001607E5" w:rsidP="0072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75DEAC" w14:textId="77777777" w:rsidR="001607E5" w:rsidRDefault="001607E5" w:rsidP="00725C8B">
      <w:r>
        <w:separator/>
      </w:r>
    </w:p>
  </w:footnote>
  <w:footnote w:type="continuationSeparator" w:id="0">
    <w:p w14:paraId="2BFB4323" w14:textId="77777777" w:rsidR="001607E5" w:rsidRDefault="001607E5" w:rsidP="00725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6EA2"/>
    <w:multiLevelType w:val="hybridMultilevel"/>
    <w:tmpl w:val="AB5C73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221A68"/>
    <w:multiLevelType w:val="hybridMultilevel"/>
    <w:tmpl w:val="114AA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1123C"/>
    <w:multiLevelType w:val="hybridMultilevel"/>
    <w:tmpl w:val="8D6CE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D7860"/>
    <w:multiLevelType w:val="hybridMultilevel"/>
    <w:tmpl w:val="7CDEF5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53050"/>
    <w:multiLevelType w:val="hybridMultilevel"/>
    <w:tmpl w:val="218C4D00"/>
    <w:lvl w:ilvl="0" w:tplc="9AB46C96">
      <w:start w:val="64"/>
      <w:numFmt w:val="bullet"/>
      <w:lvlText w:val="•"/>
      <w:lvlJc w:val="left"/>
      <w:pPr>
        <w:ind w:left="720" w:hanging="360"/>
      </w:pPr>
      <w:rPr>
        <w:rFonts w:ascii="Calibri" w:eastAsia="Times New Roman" w:hAnsi="Calibri" w:cs="Open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738DB"/>
    <w:multiLevelType w:val="hybridMultilevel"/>
    <w:tmpl w:val="DDA6E982"/>
    <w:lvl w:ilvl="0" w:tplc="0C687688">
      <w:numFmt w:val="bullet"/>
      <w:lvlText w:val="•"/>
      <w:lvlJc w:val="left"/>
      <w:pPr>
        <w:ind w:left="720" w:hanging="360"/>
      </w:pPr>
      <w:rPr>
        <w:rFonts w:ascii="OpenSymbol" w:eastAsia="Times New Roman" w:hAnsi="OpenSymbol" w:cs="Open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986CE2"/>
    <w:multiLevelType w:val="hybridMultilevel"/>
    <w:tmpl w:val="C748C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D97D45"/>
    <w:multiLevelType w:val="hybridMultilevel"/>
    <w:tmpl w:val="2AFEB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E32C8"/>
    <w:multiLevelType w:val="hybridMultilevel"/>
    <w:tmpl w:val="D11E2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61CFF"/>
    <w:multiLevelType w:val="hybridMultilevel"/>
    <w:tmpl w:val="43FED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85EAD"/>
    <w:multiLevelType w:val="hybridMultilevel"/>
    <w:tmpl w:val="97F2C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14AD2"/>
    <w:multiLevelType w:val="hybridMultilevel"/>
    <w:tmpl w:val="53B6F1BA"/>
    <w:lvl w:ilvl="0" w:tplc="04150017">
      <w:start w:val="1"/>
      <w:numFmt w:val="lowerLetter"/>
      <w:lvlText w:val="%1)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>
    <w:nsid w:val="3BDC267D"/>
    <w:multiLevelType w:val="hybridMultilevel"/>
    <w:tmpl w:val="98FC9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876CA"/>
    <w:multiLevelType w:val="hybridMultilevel"/>
    <w:tmpl w:val="6A9E9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C2DAF"/>
    <w:multiLevelType w:val="hybridMultilevel"/>
    <w:tmpl w:val="B4CC8E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704B2A"/>
    <w:multiLevelType w:val="hybridMultilevel"/>
    <w:tmpl w:val="A7726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962BF"/>
    <w:multiLevelType w:val="hybridMultilevel"/>
    <w:tmpl w:val="7728DD12"/>
    <w:lvl w:ilvl="0" w:tplc="8D0A1DFA">
      <w:numFmt w:val="bullet"/>
      <w:lvlText w:val="•"/>
      <w:lvlJc w:val="left"/>
      <w:pPr>
        <w:ind w:left="720" w:hanging="360"/>
      </w:pPr>
      <w:rPr>
        <w:rFonts w:ascii="Calibri" w:eastAsia="Times New Roman" w:hAnsi="Calibri" w:cs="Open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107EF"/>
    <w:multiLevelType w:val="hybridMultilevel"/>
    <w:tmpl w:val="E6E0C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30D2A"/>
    <w:multiLevelType w:val="hybridMultilevel"/>
    <w:tmpl w:val="E8188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B123DE"/>
    <w:multiLevelType w:val="hybridMultilevel"/>
    <w:tmpl w:val="83445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EC0D61"/>
    <w:multiLevelType w:val="hybridMultilevel"/>
    <w:tmpl w:val="F19A3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E778F3"/>
    <w:multiLevelType w:val="hybridMultilevel"/>
    <w:tmpl w:val="DA40823E"/>
    <w:lvl w:ilvl="0" w:tplc="3E862514">
      <w:start w:val="35"/>
      <w:numFmt w:val="bullet"/>
      <w:lvlText w:val="•"/>
      <w:lvlJc w:val="left"/>
      <w:pPr>
        <w:ind w:left="720" w:hanging="360"/>
      </w:pPr>
      <w:rPr>
        <w:rFonts w:ascii="Calibri" w:eastAsia="Times New Roman" w:hAnsi="Calibri" w:cs="Open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B729A"/>
    <w:multiLevelType w:val="hybridMultilevel"/>
    <w:tmpl w:val="B4ACD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14"/>
  </w:num>
  <w:num w:numId="5">
    <w:abstractNumId w:val="12"/>
  </w:num>
  <w:num w:numId="6">
    <w:abstractNumId w:val="19"/>
  </w:num>
  <w:num w:numId="7">
    <w:abstractNumId w:val="13"/>
  </w:num>
  <w:num w:numId="8">
    <w:abstractNumId w:val="22"/>
  </w:num>
  <w:num w:numId="9">
    <w:abstractNumId w:val="18"/>
  </w:num>
  <w:num w:numId="10">
    <w:abstractNumId w:val="0"/>
  </w:num>
  <w:num w:numId="11">
    <w:abstractNumId w:val="3"/>
  </w:num>
  <w:num w:numId="12">
    <w:abstractNumId w:val="15"/>
  </w:num>
  <w:num w:numId="13">
    <w:abstractNumId w:val="11"/>
  </w:num>
  <w:num w:numId="14">
    <w:abstractNumId w:val="6"/>
  </w:num>
  <w:num w:numId="15">
    <w:abstractNumId w:val="5"/>
  </w:num>
  <w:num w:numId="16">
    <w:abstractNumId w:val="1"/>
  </w:num>
  <w:num w:numId="17">
    <w:abstractNumId w:val="9"/>
  </w:num>
  <w:num w:numId="18">
    <w:abstractNumId w:val="7"/>
  </w:num>
  <w:num w:numId="19">
    <w:abstractNumId w:val="20"/>
  </w:num>
  <w:num w:numId="20">
    <w:abstractNumId w:val="16"/>
  </w:num>
  <w:num w:numId="21">
    <w:abstractNumId w:val="10"/>
  </w:num>
  <w:num w:numId="22">
    <w:abstractNumId w:val="2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DE"/>
    <w:rsid w:val="00016B4C"/>
    <w:rsid w:val="000266E7"/>
    <w:rsid w:val="00096210"/>
    <w:rsid w:val="000C5638"/>
    <w:rsid w:val="000C72E6"/>
    <w:rsid w:val="000D5AD8"/>
    <w:rsid w:val="00116481"/>
    <w:rsid w:val="00133F03"/>
    <w:rsid w:val="00153889"/>
    <w:rsid w:val="001607E5"/>
    <w:rsid w:val="00175ED2"/>
    <w:rsid w:val="001C43CE"/>
    <w:rsid w:val="001D4228"/>
    <w:rsid w:val="001D6ADE"/>
    <w:rsid w:val="001E01DD"/>
    <w:rsid w:val="001F00D2"/>
    <w:rsid w:val="001F1123"/>
    <w:rsid w:val="0023388D"/>
    <w:rsid w:val="0025358E"/>
    <w:rsid w:val="002E0F4B"/>
    <w:rsid w:val="002E1DF1"/>
    <w:rsid w:val="002E67F0"/>
    <w:rsid w:val="003516E7"/>
    <w:rsid w:val="00353319"/>
    <w:rsid w:val="00360482"/>
    <w:rsid w:val="00366A57"/>
    <w:rsid w:val="00392F11"/>
    <w:rsid w:val="00393694"/>
    <w:rsid w:val="003A67A5"/>
    <w:rsid w:val="003B1556"/>
    <w:rsid w:val="003C05BA"/>
    <w:rsid w:val="003D7018"/>
    <w:rsid w:val="00401836"/>
    <w:rsid w:val="00425C4C"/>
    <w:rsid w:val="004318CB"/>
    <w:rsid w:val="004D3FED"/>
    <w:rsid w:val="004D6963"/>
    <w:rsid w:val="004F2863"/>
    <w:rsid w:val="005123B1"/>
    <w:rsid w:val="005223BB"/>
    <w:rsid w:val="00526BD3"/>
    <w:rsid w:val="00532B9C"/>
    <w:rsid w:val="00546E37"/>
    <w:rsid w:val="005547A8"/>
    <w:rsid w:val="00570495"/>
    <w:rsid w:val="0057799D"/>
    <w:rsid w:val="005904DE"/>
    <w:rsid w:val="005A3D28"/>
    <w:rsid w:val="005D3FF3"/>
    <w:rsid w:val="006101CD"/>
    <w:rsid w:val="0065016C"/>
    <w:rsid w:val="006B35B7"/>
    <w:rsid w:val="006C24BD"/>
    <w:rsid w:val="006E2A1C"/>
    <w:rsid w:val="006E7609"/>
    <w:rsid w:val="007051E0"/>
    <w:rsid w:val="00724228"/>
    <w:rsid w:val="00725C8B"/>
    <w:rsid w:val="00745B65"/>
    <w:rsid w:val="007A1D1A"/>
    <w:rsid w:val="007B5E49"/>
    <w:rsid w:val="007C0336"/>
    <w:rsid w:val="007C15C1"/>
    <w:rsid w:val="007E59B3"/>
    <w:rsid w:val="00815D01"/>
    <w:rsid w:val="0083238C"/>
    <w:rsid w:val="00834926"/>
    <w:rsid w:val="00837D58"/>
    <w:rsid w:val="00840FF5"/>
    <w:rsid w:val="008C1D79"/>
    <w:rsid w:val="008D40C9"/>
    <w:rsid w:val="00906500"/>
    <w:rsid w:val="00934BE1"/>
    <w:rsid w:val="00997286"/>
    <w:rsid w:val="009B436A"/>
    <w:rsid w:val="009B468E"/>
    <w:rsid w:val="009C33BF"/>
    <w:rsid w:val="00A10DE7"/>
    <w:rsid w:val="00A120C3"/>
    <w:rsid w:val="00A33DFC"/>
    <w:rsid w:val="00A61D0C"/>
    <w:rsid w:val="00A73E40"/>
    <w:rsid w:val="00AC7AB0"/>
    <w:rsid w:val="00B203BF"/>
    <w:rsid w:val="00B366C1"/>
    <w:rsid w:val="00B477BD"/>
    <w:rsid w:val="00B72EC7"/>
    <w:rsid w:val="00BD3AF3"/>
    <w:rsid w:val="00C217E8"/>
    <w:rsid w:val="00C40B7B"/>
    <w:rsid w:val="00C44762"/>
    <w:rsid w:val="00C62958"/>
    <w:rsid w:val="00C632CA"/>
    <w:rsid w:val="00C632DA"/>
    <w:rsid w:val="00CA6F51"/>
    <w:rsid w:val="00CE7626"/>
    <w:rsid w:val="00D51D25"/>
    <w:rsid w:val="00D52884"/>
    <w:rsid w:val="00D816F8"/>
    <w:rsid w:val="00D845B0"/>
    <w:rsid w:val="00DB007A"/>
    <w:rsid w:val="00DC78BC"/>
    <w:rsid w:val="00DD119B"/>
    <w:rsid w:val="00E11A14"/>
    <w:rsid w:val="00E42CF7"/>
    <w:rsid w:val="00E5416F"/>
    <w:rsid w:val="00E55E10"/>
    <w:rsid w:val="00E97B4C"/>
    <w:rsid w:val="00F03899"/>
    <w:rsid w:val="00F05E5F"/>
    <w:rsid w:val="00F45547"/>
    <w:rsid w:val="00F53E82"/>
    <w:rsid w:val="00FD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F91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 Narrow" w:hAnsi="Arial Narrow" w:cs="Arial Narrow"/>
      <w:color w:val="333333"/>
      <w:sz w:val="18"/>
      <w:szCs w:val="18"/>
    </w:rPr>
  </w:style>
  <w:style w:type="paragraph" w:styleId="Nagwek1">
    <w:name w:val="heading 1"/>
    <w:basedOn w:val="Normalny"/>
    <w:next w:val="Normalny"/>
    <w:qFormat/>
    <w:pPr>
      <w:spacing w:after="500"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Nagwekkolumny">
    <w:name w:val="Nagłówek kolumny"/>
    <w:basedOn w:val="Normalny"/>
    <w:pPr>
      <w:jc w:val="center"/>
    </w:pPr>
    <w:rPr>
      <w:lang w:bidi="pl-PL"/>
    </w:rPr>
  </w:style>
  <w:style w:type="paragraph" w:customStyle="1" w:styleId="Kwota">
    <w:name w:val="Kwota"/>
    <w:basedOn w:val="Normalny"/>
    <w:pPr>
      <w:jc w:val="right"/>
    </w:pPr>
    <w:rPr>
      <w:lang w:bidi="pl-PL"/>
    </w:rPr>
  </w:style>
  <w:style w:type="table" w:customStyle="1" w:styleId="Standardowy1">
    <w:name w:val="Standardowy1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5B6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725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25C8B"/>
    <w:rPr>
      <w:rFonts w:ascii="Arial Narrow" w:hAnsi="Arial Narrow" w:cs="Arial Narrow"/>
      <w:color w:val="333333"/>
      <w:sz w:val="18"/>
      <w:szCs w:val="18"/>
    </w:rPr>
  </w:style>
  <w:style w:type="paragraph" w:styleId="Stopka">
    <w:name w:val="footer"/>
    <w:basedOn w:val="Normalny"/>
    <w:link w:val="StopkaZnak"/>
    <w:unhideWhenUsed/>
    <w:rsid w:val="00725C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25C8B"/>
    <w:rPr>
      <w:rFonts w:ascii="Arial Narrow" w:hAnsi="Arial Narrow" w:cs="Arial Narrow"/>
      <w:color w:val="333333"/>
      <w:sz w:val="18"/>
      <w:szCs w:val="18"/>
    </w:rPr>
  </w:style>
  <w:style w:type="character" w:styleId="Hipercze">
    <w:name w:val="Hyperlink"/>
    <w:basedOn w:val="Domylnaczcionkaakapitu"/>
    <w:unhideWhenUsed/>
    <w:rsid w:val="00E97B4C"/>
    <w:rPr>
      <w:color w:val="0000FF" w:themeColor="hyperlink"/>
      <w:u w:val="single"/>
    </w:rPr>
  </w:style>
  <w:style w:type="character" w:styleId="UyteHipercze">
    <w:name w:val="FollowedHyperlink"/>
    <w:basedOn w:val="Domylnaczcionkaakapitu"/>
    <w:semiHidden/>
    <w:unhideWhenUsed/>
    <w:rsid w:val="00E97B4C"/>
    <w:rPr>
      <w:color w:val="800080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semiHidden/>
    <w:unhideWhenUsed/>
    <w:rsid w:val="003C05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C05BA"/>
    <w:rPr>
      <w:rFonts w:ascii="Arial Narrow" w:hAnsi="Arial Narrow" w:cs="Arial Narrow"/>
      <w:color w:val="333333"/>
    </w:rPr>
  </w:style>
  <w:style w:type="character" w:styleId="Odwoanieprzypisukocowego">
    <w:name w:val="endnote reference"/>
    <w:basedOn w:val="Domylnaczcionkaakapitu"/>
    <w:semiHidden/>
    <w:unhideWhenUsed/>
    <w:rsid w:val="003C05BA"/>
    <w:rPr>
      <w:vertAlign w:val="superscript"/>
    </w:rPr>
  </w:style>
  <w:style w:type="paragraph" w:customStyle="1" w:styleId="Default">
    <w:name w:val="Default"/>
    <w:rsid w:val="00D845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C217E8"/>
  </w:style>
  <w:style w:type="character" w:customStyle="1" w:styleId="caps">
    <w:name w:val="caps"/>
    <w:basedOn w:val="Domylnaczcionkaakapitu"/>
    <w:rsid w:val="00C217E8"/>
  </w:style>
  <w:style w:type="character" w:customStyle="1" w:styleId="fontstyle01">
    <w:name w:val="fontstyle01"/>
    <w:basedOn w:val="Domylnaczcionkaakapitu"/>
    <w:rsid w:val="00C217E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 Narrow" w:hAnsi="Arial Narrow" w:cs="Arial Narrow"/>
      <w:color w:val="333333"/>
      <w:sz w:val="18"/>
      <w:szCs w:val="18"/>
    </w:rPr>
  </w:style>
  <w:style w:type="paragraph" w:styleId="Nagwek1">
    <w:name w:val="heading 1"/>
    <w:basedOn w:val="Normalny"/>
    <w:next w:val="Normalny"/>
    <w:qFormat/>
    <w:pPr>
      <w:spacing w:after="500"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Nagwekkolumny">
    <w:name w:val="Nagłówek kolumny"/>
    <w:basedOn w:val="Normalny"/>
    <w:pPr>
      <w:jc w:val="center"/>
    </w:pPr>
    <w:rPr>
      <w:lang w:bidi="pl-PL"/>
    </w:rPr>
  </w:style>
  <w:style w:type="paragraph" w:customStyle="1" w:styleId="Kwota">
    <w:name w:val="Kwota"/>
    <w:basedOn w:val="Normalny"/>
    <w:pPr>
      <w:jc w:val="right"/>
    </w:pPr>
    <w:rPr>
      <w:lang w:bidi="pl-PL"/>
    </w:rPr>
  </w:style>
  <w:style w:type="table" w:customStyle="1" w:styleId="Standardowy1">
    <w:name w:val="Standardowy1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5B6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725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25C8B"/>
    <w:rPr>
      <w:rFonts w:ascii="Arial Narrow" w:hAnsi="Arial Narrow" w:cs="Arial Narrow"/>
      <w:color w:val="333333"/>
      <w:sz w:val="18"/>
      <w:szCs w:val="18"/>
    </w:rPr>
  </w:style>
  <w:style w:type="paragraph" w:styleId="Stopka">
    <w:name w:val="footer"/>
    <w:basedOn w:val="Normalny"/>
    <w:link w:val="StopkaZnak"/>
    <w:unhideWhenUsed/>
    <w:rsid w:val="00725C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25C8B"/>
    <w:rPr>
      <w:rFonts w:ascii="Arial Narrow" w:hAnsi="Arial Narrow" w:cs="Arial Narrow"/>
      <w:color w:val="333333"/>
      <w:sz w:val="18"/>
      <w:szCs w:val="18"/>
    </w:rPr>
  </w:style>
  <w:style w:type="character" w:styleId="Hipercze">
    <w:name w:val="Hyperlink"/>
    <w:basedOn w:val="Domylnaczcionkaakapitu"/>
    <w:unhideWhenUsed/>
    <w:rsid w:val="00E97B4C"/>
    <w:rPr>
      <w:color w:val="0000FF" w:themeColor="hyperlink"/>
      <w:u w:val="single"/>
    </w:rPr>
  </w:style>
  <w:style w:type="character" w:styleId="UyteHipercze">
    <w:name w:val="FollowedHyperlink"/>
    <w:basedOn w:val="Domylnaczcionkaakapitu"/>
    <w:semiHidden/>
    <w:unhideWhenUsed/>
    <w:rsid w:val="00E97B4C"/>
    <w:rPr>
      <w:color w:val="800080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semiHidden/>
    <w:unhideWhenUsed/>
    <w:rsid w:val="003C05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C05BA"/>
    <w:rPr>
      <w:rFonts w:ascii="Arial Narrow" w:hAnsi="Arial Narrow" w:cs="Arial Narrow"/>
      <w:color w:val="333333"/>
    </w:rPr>
  </w:style>
  <w:style w:type="character" w:styleId="Odwoanieprzypisukocowego">
    <w:name w:val="endnote reference"/>
    <w:basedOn w:val="Domylnaczcionkaakapitu"/>
    <w:semiHidden/>
    <w:unhideWhenUsed/>
    <w:rsid w:val="003C05BA"/>
    <w:rPr>
      <w:vertAlign w:val="superscript"/>
    </w:rPr>
  </w:style>
  <w:style w:type="paragraph" w:customStyle="1" w:styleId="Default">
    <w:name w:val="Default"/>
    <w:rsid w:val="00D845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C217E8"/>
  </w:style>
  <w:style w:type="character" w:customStyle="1" w:styleId="caps">
    <w:name w:val="caps"/>
    <w:basedOn w:val="Domylnaczcionkaakapitu"/>
    <w:rsid w:val="00C217E8"/>
  </w:style>
  <w:style w:type="character" w:customStyle="1" w:styleId="fontstyle01">
    <w:name w:val="fontstyle01"/>
    <w:basedOn w:val="Domylnaczcionkaakapitu"/>
    <w:rsid w:val="00C217E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Arkusz%20stan&#243;w%20magazynowych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Arkusz stanów magazynowych.dot</Template>
  <TotalTime>0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Kolesińska</cp:lastModifiedBy>
  <cp:revision>3</cp:revision>
  <cp:lastPrinted>2021-08-04T10:45:00Z</cp:lastPrinted>
  <dcterms:created xsi:type="dcterms:W3CDTF">2021-08-03T08:02:00Z</dcterms:created>
  <dcterms:modified xsi:type="dcterms:W3CDTF">2021-08-04T10:45:00Z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TC102104831045</vt:lpwstr>
  </property>
</Properties>
</file>